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B64E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Master John RYSBY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A62D009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Parson of </w:t>
      </w:r>
      <w:proofErr w:type="spellStart"/>
      <w:r>
        <w:rPr>
          <w:rFonts w:eastAsia="Times New Roman" w:cs="Times New Roman"/>
          <w:szCs w:val="24"/>
        </w:rPr>
        <w:t>Welwyn</w:t>
      </w:r>
      <w:proofErr w:type="spellEnd"/>
      <w:r>
        <w:rPr>
          <w:rFonts w:eastAsia="Times New Roman" w:cs="Times New Roman"/>
          <w:szCs w:val="24"/>
        </w:rPr>
        <w:t>.</w:t>
      </w:r>
    </w:p>
    <w:p w14:paraId="1BD3D34C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</w:p>
    <w:p w14:paraId="285DBEE9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</w:p>
    <w:p w14:paraId="2F71C23E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draper(q.v.), bequeathed him 20s.</w:t>
      </w:r>
    </w:p>
    <w:p w14:paraId="3A3596F2" w14:textId="77777777" w:rsidR="00606184" w:rsidRDefault="00606184" w:rsidP="0060618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34EC9443" w14:textId="77777777" w:rsidR="00606184" w:rsidRDefault="00606184" w:rsidP="0060618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pp.313-6)</w:t>
      </w:r>
    </w:p>
    <w:p w14:paraId="730099B7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</w:p>
    <w:p w14:paraId="7915F757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</w:p>
    <w:p w14:paraId="5ABEBA2B" w14:textId="77777777" w:rsidR="00606184" w:rsidRDefault="00606184" w:rsidP="0060618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118ECB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CE28E" w14:textId="77777777" w:rsidR="00606184" w:rsidRDefault="00606184" w:rsidP="009139A6">
      <w:r>
        <w:separator/>
      </w:r>
    </w:p>
  </w:endnote>
  <w:endnote w:type="continuationSeparator" w:id="0">
    <w:p w14:paraId="4C4FC2F2" w14:textId="77777777" w:rsidR="00606184" w:rsidRDefault="006061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205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72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0C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438B" w14:textId="77777777" w:rsidR="00606184" w:rsidRDefault="00606184" w:rsidP="009139A6">
      <w:r>
        <w:separator/>
      </w:r>
    </w:p>
  </w:footnote>
  <w:footnote w:type="continuationSeparator" w:id="0">
    <w:p w14:paraId="4C24711C" w14:textId="77777777" w:rsidR="00606184" w:rsidRDefault="006061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ED4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60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FC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84"/>
    <w:rsid w:val="000666E0"/>
    <w:rsid w:val="002510B7"/>
    <w:rsid w:val="005C130B"/>
    <w:rsid w:val="0060618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59DF4"/>
  <w15:chartTrackingRefBased/>
  <w15:docId w15:val="{83E91A7C-315D-497F-ADC0-1ED20284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2023-05-12T20:28:00Z</dcterms:created>
  <dcterms:modified xsi:type="dcterms:W3CDTF">2023-05-12T20:29:00Z</dcterms:modified>
</cp:coreProperties>
</file>